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03483" w14:textId="77777777" w:rsidR="00972958" w:rsidRDefault="00972958" w:rsidP="0097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SWEYN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E8B68CB" w14:textId="77777777" w:rsidR="00972958" w:rsidRDefault="00972958" w:rsidP="00972958">
      <w:pPr>
        <w:rPr>
          <w:rFonts w:ascii="Times New Roman" w:hAnsi="Times New Roman" w:cs="Times New Roman"/>
        </w:rPr>
      </w:pPr>
    </w:p>
    <w:p w14:paraId="55402077" w14:textId="77777777" w:rsidR="00972958" w:rsidRDefault="00972958" w:rsidP="00972958">
      <w:pPr>
        <w:rPr>
          <w:rFonts w:ascii="Times New Roman" w:hAnsi="Times New Roman" w:cs="Times New Roman"/>
        </w:rPr>
      </w:pPr>
    </w:p>
    <w:p w14:paraId="182A6494" w14:textId="77777777" w:rsidR="00972958" w:rsidRDefault="00972958" w:rsidP="0097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Sabarn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Costessey</w:t>
      </w:r>
      <w:proofErr w:type="spellEnd"/>
      <w:r>
        <w:rPr>
          <w:rFonts w:ascii="Times New Roman" w:hAnsi="Times New Roman" w:cs="Times New Roman"/>
        </w:rPr>
        <w:t>, Norfolk(q.v.),</w:t>
      </w:r>
    </w:p>
    <w:p w14:paraId="2D613219" w14:textId="77777777" w:rsidR="00972958" w:rsidRDefault="00972958" w:rsidP="0097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Dey of Weston by </w:t>
      </w:r>
      <w:proofErr w:type="spellStart"/>
      <w:r>
        <w:rPr>
          <w:rFonts w:ascii="Times New Roman" w:hAnsi="Times New Roman" w:cs="Times New Roman"/>
        </w:rPr>
        <w:t>Lenwade</w:t>
      </w:r>
      <w:proofErr w:type="spellEnd"/>
      <w:r>
        <w:rPr>
          <w:rFonts w:ascii="Times New Roman" w:hAnsi="Times New Roman" w:cs="Times New Roman"/>
        </w:rPr>
        <w:t xml:space="preserve">(q.v.), Robert Smyth of </w:t>
      </w:r>
      <w:proofErr w:type="spellStart"/>
      <w:r>
        <w:rPr>
          <w:rFonts w:ascii="Times New Roman" w:hAnsi="Times New Roman" w:cs="Times New Roman"/>
        </w:rPr>
        <w:t>Halvergate</w:t>
      </w:r>
      <w:proofErr w:type="spellEnd"/>
      <w:r>
        <w:rPr>
          <w:rFonts w:ascii="Times New Roman" w:hAnsi="Times New Roman" w:cs="Times New Roman"/>
        </w:rPr>
        <w:t>(q.v.),</w:t>
      </w:r>
    </w:p>
    <w:p w14:paraId="04CBA2A2" w14:textId="77777777" w:rsidR="00972958" w:rsidRDefault="00972958" w:rsidP="0097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Dukworth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Blofeld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Heythe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Blofeld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14:paraId="132AC126" w14:textId="77777777" w:rsidR="00972958" w:rsidRDefault="00972958" w:rsidP="0097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Trynnman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Halvergate</w:t>
      </w:r>
      <w:proofErr w:type="spellEnd"/>
      <w:r>
        <w:rPr>
          <w:rFonts w:ascii="Times New Roman" w:hAnsi="Times New Roman" w:cs="Times New Roman"/>
        </w:rPr>
        <w:t>(q.v.).</w:t>
      </w:r>
    </w:p>
    <w:p w14:paraId="6A408D4B" w14:textId="77777777" w:rsidR="00972958" w:rsidRDefault="00972958" w:rsidP="0097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97962D1" w14:textId="77777777" w:rsidR="00972958" w:rsidRDefault="00972958" w:rsidP="00972958">
      <w:pPr>
        <w:rPr>
          <w:rFonts w:ascii="Times New Roman" w:hAnsi="Times New Roman" w:cs="Times New Roman"/>
        </w:rPr>
      </w:pPr>
    </w:p>
    <w:p w14:paraId="50D0CD55" w14:textId="77777777" w:rsidR="00972958" w:rsidRDefault="00972958" w:rsidP="00972958">
      <w:pPr>
        <w:rPr>
          <w:rFonts w:ascii="Times New Roman" w:hAnsi="Times New Roman" w:cs="Times New Roman"/>
        </w:rPr>
      </w:pPr>
    </w:p>
    <w:p w14:paraId="756214CF" w14:textId="77777777" w:rsidR="00972958" w:rsidRDefault="00972958" w:rsidP="00972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February 2019</w:t>
      </w:r>
    </w:p>
    <w:p w14:paraId="502EC36B" w14:textId="77777777" w:rsidR="006B2F86" w:rsidRPr="00E71FC3" w:rsidRDefault="009729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0F8EC" w14:textId="77777777" w:rsidR="00972958" w:rsidRDefault="00972958" w:rsidP="00E71FC3">
      <w:r>
        <w:separator/>
      </w:r>
    </w:p>
  </w:endnote>
  <w:endnote w:type="continuationSeparator" w:id="0">
    <w:p w14:paraId="5BB730EA" w14:textId="77777777" w:rsidR="00972958" w:rsidRDefault="0097295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E6C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BAD0C" w14:textId="77777777" w:rsidR="00972958" w:rsidRDefault="00972958" w:rsidP="00E71FC3">
      <w:r>
        <w:separator/>
      </w:r>
    </w:p>
  </w:footnote>
  <w:footnote w:type="continuationSeparator" w:id="0">
    <w:p w14:paraId="2C72D340" w14:textId="77777777" w:rsidR="00972958" w:rsidRDefault="0097295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958"/>
    <w:rsid w:val="001A7C09"/>
    <w:rsid w:val="00577BD5"/>
    <w:rsid w:val="00656CBA"/>
    <w:rsid w:val="006A1F77"/>
    <w:rsid w:val="00733BE7"/>
    <w:rsid w:val="0097295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2EB64"/>
  <w15:chartTrackingRefBased/>
  <w15:docId w15:val="{DD28BC68-1316-4FC3-8A9B-DE535992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295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2019-02-08T20:26:00Z</dcterms:created>
  <dcterms:modified xsi:type="dcterms:W3CDTF">2019-02-08T20:26:00Z</dcterms:modified>
</cp:coreProperties>
</file>